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2912F" w14:textId="5F693FFC" w:rsidR="005620C3" w:rsidRDefault="0A8F9AD7" w:rsidP="51FD6EC6">
      <w:pP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SP-250504</w:t>
      </w:r>
    </w:p>
    <w:p w14:paraId="5B4AFC31" w14:textId="7F4FAE92" w:rsidR="005620C3" w:rsidRDefault="0A8F9AD7" w:rsidP="51FD6EC6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0D1BD5EF" w14:textId="20ABC306" w:rsidR="005620C3" w:rsidRDefault="005620C3" w:rsidP="51FD6EC6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98C1E77" w14:textId="13AC2C92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82DB141" w14:textId="4A15144B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Charging Aspects of CAPIF phase 3</w:t>
      </w:r>
    </w:p>
    <w:p w14:paraId="1B27E9F0" w14:textId="5EDDFE9D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15E95D9D" w14:textId="06D1D27B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00145289" w14:textId="18B1D4F2" w:rsidR="005620C3" w:rsidRDefault="005620C3" w:rsidP="51FD6EC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A864C31" w14:textId="1B742FE1" w:rsidR="005620C3" w:rsidRDefault="005620C3" w:rsidP="51FD6EC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1FD6EC6">
        <w:rPr>
          <w:b/>
          <w:bCs/>
          <w:noProof/>
          <w:sz w:val="24"/>
          <w:szCs w:val="24"/>
        </w:rPr>
        <w:t>3GPP TSG-SA5 Meeting #161</w:t>
      </w:r>
      <w:r>
        <w:tab/>
      </w:r>
      <w:r w:rsidRPr="51FD6EC6">
        <w:rPr>
          <w:b/>
          <w:bCs/>
          <w:i/>
          <w:iCs/>
          <w:noProof/>
          <w:sz w:val="28"/>
          <w:szCs w:val="28"/>
        </w:rPr>
        <w:t>S5-</w:t>
      </w:r>
      <w:r w:rsidR="00A568B3" w:rsidRPr="51FD6EC6">
        <w:rPr>
          <w:b/>
          <w:bCs/>
          <w:i/>
          <w:iCs/>
          <w:noProof/>
          <w:sz w:val="28"/>
          <w:szCs w:val="28"/>
        </w:rPr>
        <w:t>2530</w:t>
      </w:r>
      <w:r w:rsidR="00E90C6D" w:rsidRPr="51FD6EC6">
        <w:rPr>
          <w:b/>
          <w:bCs/>
          <w:i/>
          <w:iCs/>
          <w:noProof/>
          <w:sz w:val="28"/>
          <w:szCs w:val="28"/>
        </w:rPr>
        <w:t>99</w:t>
      </w:r>
    </w:p>
    <w:p w14:paraId="5D25BA15" w14:textId="77777777" w:rsidR="005620C3" w:rsidRPr="005F650D" w:rsidRDefault="005620C3" w:rsidP="005620C3">
      <w:pPr>
        <w:pStyle w:val="Header"/>
        <w:rPr>
          <w:b w:val="0"/>
          <w:noProof/>
          <w:sz w:val="24"/>
        </w:rPr>
      </w:pPr>
      <w:r w:rsidRPr="005F650D">
        <w:rPr>
          <w:noProof/>
          <w:sz w:val="24"/>
        </w:rPr>
        <w:t>Fukuoka, Japan, 19 - 23 May 2025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743CA3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E0F4B8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>Charging Aspects of CAPIF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20C3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0A253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AC180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EC8CC4B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4149D0">
        <w:tab/>
      </w:r>
      <w:r w:rsidR="00E26C0C">
        <w:t>Study</w:t>
      </w:r>
      <w:r w:rsidR="003C7BF9" w:rsidRPr="003C7BF9">
        <w:t xml:space="preserve"> on </w:t>
      </w:r>
      <w:r w:rsidR="00945EEE">
        <w:t>Charging Aspects of CAPIF</w:t>
      </w:r>
      <w:r w:rsidR="005620C3">
        <w:t xml:space="preserve"> </w:t>
      </w:r>
      <w:r w:rsidR="00E26C0C">
        <w:t>p</w:t>
      </w:r>
      <w:r w:rsidR="005620C3">
        <w:t>hase 3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41796774" w:rsidR="006C2E80" w:rsidRDefault="00E13CB2" w:rsidP="006C2E80">
      <w:pPr>
        <w:pStyle w:val="Heading8"/>
      </w:pPr>
      <w:r>
        <w:t>A</w:t>
      </w:r>
      <w:r w:rsidR="00B078D6">
        <w:t>cronym:</w:t>
      </w:r>
      <w:r w:rsidR="004149D0">
        <w:tab/>
      </w:r>
      <w:r w:rsidR="003C7BF9">
        <w:t>FS_</w:t>
      </w:r>
      <w:r w:rsidR="005725B9">
        <w:t>CAPIF_Ph3</w:t>
      </w:r>
      <w:r w:rsidR="006B29B7">
        <w:t>-</w:t>
      </w:r>
      <w:r w:rsidR="00221939">
        <w:t>CH</w:t>
      </w:r>
    </w:p>
    <w:p w14:paraId="0D12AE1F" w14:textId="1078D349" w:rsidR="00B078D6" w:rsidRDefault="00B078D6" w:rsidP="006C2E80">
      <w:pPr>
        <w:pStyle w:val="Guidance"/>
      </w:pPr>
    </w:p>
    <w:p w14:paraId="679E2B2D" w14:textId="7C69DD4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10825" w:rsidRPr="00A10825">
        <w:t>1080014</w:t>
      </w:r>
    </w:p>
    <w:p w14:paraId="20AE909D" w14:textId="11D8D679" w:rsidR="00B078D6" w:rsidRDefault="00B078D6" w:rsidP="006C2E80">
      <w:pPr>
        <w:pStyle w:val="Guidance"/>
      </w:pPr>
    </w:p>
    <w:p w14:paraId="63EE9719" w14:textId="3EA3A27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 w:rsidRPr="003F6DC3">
        <w:t>Rel-</w:t>
      </w:r>
      <w:r w:rsidR="005620C3" w:rsidRPr="003F6DC3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A09D82D" w14:textId="77777777" w:rsidR="00A55095" w:rsidRPr="00A55095" w:rsidRDefault="001211F3" w:rsidP="00A55095">
      <w:pPr>
        <w:pStyle w:val="Heading3"/>
        <w:keepLines w:val="0"/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Times New Roman" w:hAnsi="Times New Roman"/>
          <w:sz w:val="24"/>
          <w:lang w:eastAsia="en-US"/>
        </w:rPr>
      </w:pPr>
      <w:r w:rsidRPr="00251D80">
        <w:t xml:space="preserve"> </w:t>
      </w:r>
      <w:r w:rsidR="00A55095" w:rsidRPr="00A55095">
        <w:rPr>
          <w:rFonts w:ascii="Times New Roman" w:hAnsi="Times New Roman"/>
          <w:sz w:val="24"/>
          <w:lang w:eastAsia="en-US"/>
        </w:rPr>
        <w:t>This work item is a …</w:t>
      </w:r>
    </w:p>
    <w:p w14:paraId="46B72132" w14:textId="77777777" w:rsidR="00A55095" w:rsidRPr="00C278EB" w:rsidRDefault="00A55095" w:rsidP="00A550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55095" w14:paraId="40A12A91" w14:textId="77777777" w:rsidTr="00831AAB">
        <w:trPr>
          <w:cantSplit/>
          <w:jc w:val="center"/>
        </w:trPr>
        <w:tc>
          <w:tcPr>
            <w:tcW w:w="452" w:type="dxa"/>
          </w:tcPr>
          <w:p w14:paraId="7A8155C0" w14:textId="6B09C20D" w:rsidR="00A55095" w:rsidRDefault="00A55095" w:rsidP="00831AA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4EC397BE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55095" w14:paraId="1D310000" w14:textId="77777777" w:rsidTr="00831AAB">
        <w:trPr>
          <w:cantSplit/>
          <w:jc w:val="center"/>
        </w:trPr>
        <w:tc>
          <w:tcPr>
            <w:tcW w:w="452" w:type="dxa"/>
          </w:tcPr>
          <w:p w14:paraId="01EACEA7" w14:textId="7661FC3D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685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55095" w14:paraId="77850889" w14:textId="77777777" w:rsidTr="00831AAB">
        <w:trPr>
          <w:cantSplit/>
          <w:jc w:val="center"/>
        </w:trPr>
        <w:tc>
          <w:tcPr>
            <w:tcW w:w="452" w:type="dxa"/>
          </w:tcPr>
          <w:p w14:paraId="7BD9BDE3" w14:textId="67AA01D8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56AF03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55095" w14:paraId="1DBCA2E9" w14:textId="77777777" w:rsidTr="00831AAB">
        <w:trPr>
          <w:cantSplit/>
          <w:jc w:val="center"/>
        </w:trPr>
        <w:tc>
          <w:tcPr>
            <w:tcW w:w="452" w:type="dxa"/>
          </w:tcPr>
          <w:p w14:paraId="45A5791D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24256C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55095" w14:paraId="315A347B" w14:textId="77777777" w:rsidTr="00831AAB">
        <w:trPr>
          <w:cantSplit/>
          <w:jc w:val="center"/>
        </w:trPr>
        <w:tc>
          <w:tcPr>
            <w:tcW w:w="452" w:type="dxa"/>
          </w:tcPr>
          <w:p w14:paraId="68C29617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04DB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B34A80E" w14:textId="77777777" w:rsidR="005620C3" w:rsidRDefault="005620C3" w:rsidP="005620C3">
      <w:pPr>
        <w:ind w:right="-99"/>
        <w:rPr>
          <w:b/>
        </w:rPr>
      </w:pPr>
      <w:r>
        <w:rPr>
          <w:b/>
        </w:rPr>
        <w:t>* Other = e.g. testing</w:t>
      </w:r>
    </w:p>
    <w:p w14:paraId="1F3BBE97" w14:textId="77777777" w:rsidR="005620C3" w:rsidRDefault="005620C3" w:rsidP="00A10825"/>
    <w:p w14:paraId="00727880" w14:textId="77777777" w:rsidR="00A10825" w:rsidRPr="00A10825" w:rsidRDefault="00A10825" w:rsidP="00A10825"/>
    <w:p w14:paraId="406F61A6" w14:textId="2225CD25" w:rsidR="004876B9" w:rsidRPr="00C80C8A" w:rsidRDefault="004876B9" w:rsidP="005620C3">
      <w:pPr>
        <w:pStyle w:val="Heading2"/>
      </w:pPr>
      <w:r w:rsidRPr="00C80C8A">
        <w:t>2</w:t>
      </w:r>
      <w:r w:rsidR="00A36378" w:rsidRPr="00C80C8A">
        <w:t>.</w:t>
      </w:r>
      <w:r w:rsidR="00765028" w:rsidRPr="00C80C8A">
        <w:t>2</w:t>
      </w:r>
      <w:r w:rsidRPr="00C80C8A">
        <w:tab/>
      </w:r>
      <w:r w:rsidR="004260A5" w:rsidRPr="00C80C8A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C29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7C299F">
        <w:trPr>
          <w:cantSplit/>
          <w:jc w:val="center"/>
        </w:trPr>
        <w:tc>
          <w:tcPr>
            <w:tcW w:w="1268" w:type="dxa"/>
          </w:tcPr>
          <w:p w14:paraId="5375D7E4" w14:textId="40C83835" w:rsidR="008835FC" w:rsidRDefault="008835FC" w:rsidP="007C299F">
            <w:pPr>
              <w:pStyle w:val="TAL"/>
            </w:pPr>
          </w:p>
        </w:tc>
        <w:tc>
          <w:tcPr>
            <w:tcW w:w="934" w:type="dxa"/>
          </w:tcPr>
          <w:p w14:paraId="6AE820B7" w14:textId="4D2FE099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4C6B5886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06858C7D" w:rsidR="008835FC" w:rsidRPr="00251D80" w:rsidRDefault="008835FC" w:rsidP="007C299F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5620C3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0570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1D962" w:rsidR="00D05709" w:rsidRDefault="00D05709" w:rsidP="00D05709">
            <w:pPr>
              <w:pStyle w:val="TAL"/>
            </w:pPr>
            <w:r w:rsidRPr="007C299F">
              <w:t>1060040</w:t>
            </w:r>
          </w:p>
        </w:tc>
        <w:tc>
          <w:tcPr>
            <w:tcW w:w="3326" w:type="dxa"/>
          </w:tcPr>
          <w:p w14:paraId="6AD6B1DF" w14:textId="076D4891" w:rsidR="00D05709" w:rsidRDefault="00D05709" w:rsidP="00D05709">
            <w:pPr>
              <w:pStyle w:val="TAL"/>
            </w:pPr>
            <w:r>
              <w:t>Common API Framework (CAPIF) Phase 3</w:t>
            </w:r>
          </w:p>
        </w:tc>
        <w:tc>
          <w:tcPr>
            <w:tcW w:w="5099" w:type="dxa"/>
          </w:tcPr>
          <w:p w14:paraId="4972B8BD" w14:textId="74D00E52" w:rsidR="00D05709" w:rsidRPr="00251D80" w:rsidRDefault="00DD7CE7" w:rsidP="00DD7CE7">
            <w:pPr>
              <w:pStyle w:val="TAL"/>
            </w:pPr>
            <w:r w:rsidRPr="00DD7CE7">
              <w:t>SA6 Rel-19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AF338E1" w14:textId="29F7C2A8" w:rsidR="00C81A8E" w:rsidRPr="005620C3" w:rsidRDefault="00045EB5" w:rsidP="00045EB5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In</w:t>
      </w:r>
      <w:r w:rsidR="005620C3" w:rsidRPr="005620C3">
        <w:rPr>
          <w:sz w:val="18"/>
          <w:szCs w:val="18"/>
          <w:lang w:eastAsia="zh-CN"/>
        </w:rPr>
        <w:t xml:space="preserve"> Rel-19, </w:t>
      </w:r>
      <w:r w:rsidR="00D11458">
        <w:rPr>
          <w:sz w:val="18"/>
          <w:szCs w:val="18"/>
          <w:lang w:eastAsia="zh-CN"/>
        </w:rPr>
        <w:t>there are</w:t>
      </w:r>
      <w:r w:rsidR="005620C3" w:rsidRPr="005620C3">
        <w:rPr>
          <w:sz w:val="18"/>
          <w:szCs w:val="18"/>
          <w:lang w:eastAsia="zh-CN"/>
        </w:rPr>
        <w:t xml:space="preserve"> system architecture enhancements to support CAPIF (Common API Framework) </w:t>
      </w:r>
      <w:r>
        <w:rPr>
          <w:sz w:val="18"/>
          <w:szCs w:val="18"/>
          <w:lang w:eastAsia="zh-CN"/>
        </w:rPr>
        <w:t xml:space="preserve">done in the WID </w:t>
      </w:r>
      <w:r>
        <w:t>CAPIF_Ph3</w:t>
      </w:r>
      <w:r>
        <w:rPr>
          <w:sz w:val="18"/>
          <w:szCs w:val="18"/>
          <w:lang w:eastAsia="zh-CN"/>
        </w:rPr>
        <w:t>.</w:t>
      </w:r>
    </w:p>
    <w:p w14:paraId="47DA09D5" w14:textId="10F88AF6" w:rsidR="007A0E9E" w:rsidRDefault="00D11458" w:rsidP="005620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Therefore</w:t>
      </w:r>
      <w:r w:rsidR="005620C3" w:rsidRPr="005620C3">
        <w:rPr>
          <w:sz w:val="18"/>
          <w:szCs w:val="18"/>
          <w:lang w:eastAsia="zh-CN"/>
        </w:rPr>
        <w:t xml:space="preserve">, it’s proposed to take in consideration </w:t>
      </w:r>
      <w:r w:rsidR="00045EB5">
        <w:rPr>
          <w:sz w:val="18"/>
          <w:szCs w:val="18"/>
          <w:lang w:eastAsia="zh-CN"/>
        </w:rPr>
        <w:t>this</w:t>
      </w:r>
      <w:r w:rsidR="005620C3" w:rsidRPr="005620C3">
        <w:rPr>
          <w:sz w:val="18"/>
          <w:szCs w:val="18"/>
          <w:lang w:eastAsia="zh-CN"/>
        </w:rPr>
        <w:t xml:space="preserve"> normative work,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>and evaluate changes that can be required to.</w:t>
      </w:r>
      <w:r w:rsidR="005620C3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This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item </w:t>
      </w:r>
      <w:r w:rsidR="00B32F42" w:rsidRPr="00DE10E6">
        <w:rPr>
          <w:rFonts w:hint="eastAsia"/>
          <w:sz w:val="18"/>
          <w:szCs w:val="18"/>
          <w:lang w:eastAsia="zh-CN"/>
        </w:rPr>
        <w:t>aims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to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 xml:space="preserve">to enhance </w:t>
      </w:r>
      <w:r w:rsidR="00C0655E">
        <w:rPr>
          <w:sz w:val="18"/>
          <w:szCs w:val="18"/>
          <w:lang w:eastAsia="zh-CN"/>
        </w:rPr>
        <w:t>the Charging Architecture in order to support CAPIF</w:t>
      </w:r>
      <w:r w:rsidR="007A0E9E">
        <w:rPr>
          <w:sz w:val="18"/>
          <w:szCs w:val="18"/>
          <w:lang w:eastAsia="zh-CN"/>
        </w:rPr>
        <w:t>.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 xml:space="preserve">Therefore, it’s proposed </w:t>
      </w:r>
      <w:r w:rsidR="00266898">
        <w:rPr>
          <w:sz w:val="18"/>
          <w:szCs w:val="18"/>
          <w:lang w:eastAsia="zh-CN"/>
        </w:rPr>
        <w:t xml:space="preserve">to study the </w:t>
      </w:r>
      <w:r w:rsidR="005620C3" w:rsidRPr="005620C3">
        <w:rPr>
          <w:sz w:val="18"/>
          <w:szCs w:val="18"/>
          <w:lang w:eastAsia="zh-CN"/>
        </w:rPr>
        <w:t>following</w:t>
      </w:r>
      <w:r w:rsidR="00420428">
        <w:rPr>
          <w:sz w:val="18"/>
          <w:szCs w:val="18"/>
          <w:lang w:eastAsia="zh-CN"/>
        </w:rPr>
        <w:t xml:space="preserve"> within the Charging Management scope</w:t>
      </w:r>
      <w:r w:rsidR="005620C3" w:rsidRPr="005620C3">
        <w:rPr>
          <w:sz w:val="18"/>
          <w:szCs w:val="18"/>
          <w:lang w:eastAsia="zh-CN"/>
        </w:rPr>
        <w:t>:</w:t>
      </w:r>
    </w:p>
    <w:p w14:paraId="299D5932" w14:textId="4DAE2176" w:rsidR="005620C3" w:rsidRPr="00C81A8E" w:rsidRDefault="00420428" w:rsidP="008B20E4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C81A8E">
        <w:rPr>
          <w:sz w:val="18"/>
          <w:szCs w:val="18"/>
          <w:lang w:eastAsia="zh-CN"/>
        </w:rPr>
        <w:t>E</w:t>
      </w:r>
      <w:r w:rsidR="00FA3F13" w:rsidRPr="00C81A8E">
        <w:rPr>
          <w:sz w:val="18"/>
          <w:szCs w:val="18"/>
          <w:lang w:eastAsia="zh-CN"/>
        </w:rPr>
        <w:t xml:space="preserve">nhancing the service API discover mechanism to enable service API level </w:t>
      </w:r>
      <w:r w:rsidR="002C3E02" w:rsidRPr="00C81A8E">
        <w:rPr>
          <w:sz w:val="18"/>
          <w:szCs w:val="18"/>
          <w:lang w:eastAsia="zh-CN"/>
        </w:rPr>
        <w:t>instantiation</w:t>
      </w:r>
      <w:r w:rsidR="00FA3F13" w:rsidRPr="00C81A8E">
        <w:rPr>
          <w:sz w:val="18"/>
          <w:szCs w:val="18"/>
          <w:lang w:eastAsia="zh-CN"/>
        </w:rPr>
        <w:t xml:space="preserve"> where CAPIF's AMF will interact with the OAM system specified by SA5 for such service API level or AEF level instantiation </w:t>
      </w:r>
    </w:p>
    <w:p w14:paraId="7F1D5070" w14:textId="357DE172" w:rsid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420428">
        <w:rPr>
          <w:sz w:val="18"/>
          <w:szCs w:val="18"/>
          <w:lang w:eastAsia="zh-CN"/>
        </w:rPr>
        <w:t xml:space="preserve">CAPIF interconnection for CCFs in different CAPIF provider domains </w:t>
      </w:r>
    </w:p>
    <w:p w14:paraId="6E8DDCEE" w14:textId="393E9194" w:rsidR="00266898" w:rsidRP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CCF acts as the Authorization Function </w:t>
      </w:r>
      <w:r w:rsidR="00266898">
        <w:rPr>
          <w:sz w:val="18"/>
          <w:szCs w:val="18"/>
          <w:lang w:eastAsia="zh-CN"/>
        </w:rPr>
        <w:t xml:space="preserve">and Authentication of the API </w:t>
      </w:r>
      <w:r>
        <w:rPr>
          <w:sz w:val="18"/>
          <w:szCs w:val="18"/>
          <w:lang w:eastAsia="zh-CN"/>
        </w:rPr>
        <w:t>Invoker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6FDEF7D9" w14:textId="60EECC05" w:rsidR="004A70F1" w:rsidRDefault="00E820A0" w:rsidP="00B32F42">
      <w:pPr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WT-1: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 xml:space="preserve">Identify </w:t>
      </w:r>
      <w:r w:rsidR="00B32F42" w:rsidRPr="004638A7">
        <w:rPr>
          <w:sz w:val="18"/>
          <w:lang w:eastAsia="zh-CN"/>
        </w:rPr>
        <w:t>new charging scenarios and requirements</w:t>
      </w:r>
      <w:r w:rsidR="00B32F42">
        <w:rPr>
          <w:rFonts w:hint="eastAsia"/>
          <w:sz w:val="18"/>
          <w:lang w:eastAsia="zh-CN"/>
        </w:rPr>
        <w:t xml:space="preserve"> </w:t>
      </w:r>
      <w:r w:rsidR="00C0655E">
        <w:rPr>
          <w:sz w:val="18"/>
          <w:lang w:eastAsia="zh-CN"/>
        </w:rPr>
        <w:t xml:space="preserve">for </w:t>
      </w:r>
      <w:r w:rsidR="004A70F1">
        <w:rPr>
          <w:sz w:val="18"/>
          <w:lang w:eastAsia="zh-CN"/>
        </w:rPr>
        <w:t>:</w:t>
      </w:r>
      <w:r w:rsidR="007A0E9E">
        <w:rPr>
          <w:sz w:val="18"/>
          <w:lang w:eastAsia="zh-CN"/>
        </w:rPr>
        <w:t>.</w:t>
      </w:r>
    </w:p>
    <w:p w14:paraId="0058EEC6" w14:textId="5640313A" w:rsidR="00B32F42" w:rsidRDefault="00C81A8E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I</w:t>
      </w:r>
      <w:r w:rsidR="004A70F1" w:rsidRPr="004A70F1">
        <w:rPr>
          <w:sz w:val="18"/>
          <w:lang w:eastAsia="zh-CN"/>
        </w:rPr>
        <w:t>nstantiation for service API/AEF</w:t>
      </w:r>
    </w:p>
    <w:p w14:paraId="027A2AA1" w14:textId="77777777" w:rsidR="00420428" w:rsidRPr="004A70F1" w:rsidRDefault="00420428" w:rsidP="00420428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>Multiple Provider scenario enhancement</w:t>
      </w:r>
    </w:p>
    <w:p w14:paraId="6ECCDEFE" w14:textId="77E07AA9" w:rsidR="00B32F42" w:rsidRDefault="00E820A0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WT-2: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>study the p</w:t>
      </w:r>
      <w:r w:rsidR="00B32F42" w:rsidRPr="006E4134">
        <w:rPr>
          <w:sz w:val="18"/>
          <w:lang w:eastAsia="zh-CN"/>
        </w:rPr>
        <w:t>otential charging solutions</w:t>
      </w:r>
      <w:r w:rsidR="004A70F1">
        <w:rPr>
          <w:sz w:val="18"/>
          <w:lang w:eastAsia="zh-CN"/>
        </w:rPr>
        <w:t xml:space="preserve"> and impacts for:</w:t>
      </w:r>
    </w:p>
    <w:p w14:paraId="22E8BC2E" w14:textId="79CEAE36" w:rsidR="004A70F1" w:rsidRDefault="004A70F1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 xml:space="preserve">Authorization and Authentication of the API </w:t>
      </w:r>
      <w:r w:rsidR="00420428">
        <w:rPr>
          <w:sz w:val="18"/>
          <w:lang w:eastAsia="zh-CN"/>
        </w:rPr>
        <w:t>Invoker</w:t>
      </w:r>
    </w:p>
    <w:p w14:paraId="157F3CB1" w14:textId="77777777" w:rsidR="006C2E80" w:rsidRDefault="006C2E80" w:rsidP="006C2E80"/>
    <w:p w14:paraId="5ACB5D13" w14:textId="77777777" w:rsidR="00E820A0" w:rsidRPr="00802616" w:rsidRDefault="00E820A0" w:rsidP="00E820A0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46BE918C" w14:textId="77777777" w:rsidR="00E820A0" w:rsidRPr="00802616" w:rsidRDefault="00E820A0" w:rsidP="00E820A0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820A0" w:rsidRPr="00DE7EF7" w14:paraId="45BA6F58" w14:textId="77777777" w:rsidTr="00594271">
        <w:trPr>
          <w:trHeight w:val="519"/>
        </w:trPr>
        <w:tc>
          <w:tcPr>
            <w:tcW w:w="1525" w:type="dxa"/>
            <w:shd w:val="clear" w:color="auto" w:fill="auto"/>
          </w:tcPr>
          <w:p w14:paraId="17E27410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58B593C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DEB4151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(Study)</w:t>
            </w:r>
          </w:p>
        </w:tc>
        <w:tc>
          <w:tcPr>
            <w:tcW w:w="1505" w:type="dxa"/>
          </w:tcPr>
          <w:p w14:paraId="35359732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TU Estimate</w:t>
            </w:r>
          </w:p>
          <w:p w14:paraId="63F619AD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(Normative)</w:t>
            </w:r>
          </w:p>
        </w:tc>
        <w:tc>
          <w:tcPr>
            <w:tcW w:w="1800" w:type="dxa"/>
          </w:tcPr>
          <w:p w14:paraId="7343EABF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RAN Dependency</w:t>
            </w:r>
          </w:p>
          <w:p w14:paraId="0F91869E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 xml:space="preserve">(Yes/No/Maybe) </w:t>
            </w:r>
          </w:p>
        </w:tc>
        <w:tc>
          <w:tcPr>
            <w:tcW w:w="1799" w:type="dxa"/>
          </w:tcPr>
          <w:p w14:paraId="5CE61E28" w14:textId="77777777" w:rsidR="00E820A0" w:rsidRPr="00DE7EF7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31FDEAB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(Yes/No/Maybe)</w:t>
            </w:r>
          </w:p>
        </w:tc>
        <w:tc>
          <w:tcPr>
            <w:tcW w:w="1550" w:type="dxa"/>
          </w:tcPr>
          <w:p w14:paraId="78ADFC71" w14:textId="77777777" w:rsidR="00E820A0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Non-3GPP Dependency</w:t>
            </w:r>
          </w:p>
        </w:tc>
      </w:tr>
      <w:tr w:rsidR="00E820A0" w:rsidRPr="00DE7EF7" w14:paraId="5C711DF8" w14:textId="77777777" w:rsidTr="00594271">
        <w:tc>
          <w:tcPr>
            <w:tcW w:w="1525" w:type="dxa"/>
            <w:shd w:val="clear" w:color="auto" w:fill="auto"/>
          </w:tcPr>
          <w:p w14:paraId="1C4E49EE" w14:textId="77777777" w:rsidR="00E820A0" w:rsidRPr="000C5CFD" w:rsidRDefault="00E820A0" w:rsidP="0059427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0276E377" w14:textId="314121C7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</w:tcPr>
          <w:p w14:paraId="260101F5" w14:textId="3626D415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</w:tcPr>
          <w:p w14:paraId="0FB4D08D" w14:textId="77777777" w:rsidR="00E820A0" w:rsidRPr="00DE7EF7" w:rsidRDefault="00E820A0" w:rsidP="00594271">
            <w:r>
              <w:t>No</w:t>
            </w:r>
          </w:p>
        </w:tc>
        <w:tc>
          <w:tcPr>
            <w:tcW w:w="1799" w:type="dxa"/>
          </w:tcPr>
          <w:p w14:paraId="26B172B6" w14:textId="48767365" w:rsidR="00E820A0" w:rsidRPr="00DE7EF7" w:rsidRDefault="00E820A0" w:rsidP="00594271">
            <w:r>
              <w:t>Maybe (SA6)</w:t>
            </w:r>
          </w:p>
        </w:tc>
        <w:tc>
          <w:tcPr>
            <w:tcW w:w="1550" w:type="dxa"/>
          </w:tcPr>
          <w:p w14:paraId="008A8085" w14:textId="77777777" w:rsidR="00E820A0" w:rsidRDefault="00E820A0" w:rsidP="00594271">
            <w:r>
              <w:t>No</w:t>
            </w:r>
          </w:p>
        </w:tc>
      </w:tr>
      <w:tr w:rsidR="00E820A0" w14:paraId="18C4F909" w14:textId="77777777" w:rsidTr="00594271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A103" w14:textId="77777777" w:rsidR="00E820A0" w:rsidRPr="000C5CFD" w:rsidRDefault="00E820A0" w:rsidP="00E820A0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E74D" w14:textId="0AA3044C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E83" w14:textId="350DEC68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3C0" w14:textId="77777777" w:rsidR="00E820A0" w:rsidRPr="00DE7EF7" w:rsidRDefault="00E820A0" w:rsidP="00E820A0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6A1" w14:textId="65AF2BF7" w:rsidR="00E820A0" w:rsidRPr="00DE7EF7" w:rsidRDefault="00E820A0" w:rsidP="00E820A0">
            <w:r w:rsidRPr="00283DF6">
              <w:t>Maybe (SA6)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4DA" w14:textId="77777777" w:rsidR="00E820A0" w:rsidRDefault="00E820A0" w:rsidP="00E820A0">
            <w:r>
              <w:t>No</w:t>
            </w:r>
          </w:p>
        </w:tc>
      </w:tr>
    </w:tbl>
    <w:p w14:paraId="1542686B" w14:textId="77777777" w:rsidR="00E820A0" w:rsidRPr="007A07CF" w:rsidRDefault="00E820A0" w:rsidP="00E820A0">
      <w:pPr>
        <w:rPr>
          <w:lang w:val="de-DE"/>
        </w:rPr>
      </w:pPr>
    </w:p>
    <w:p w14:paraId="2FAC9881" w14:textId="77777777" w:rsidR="00E820A0" w:rsidRPr="007A07CF" w:rsidRDefault="00E820A0" w:rsidP="00E820A0">
      <w:pPr>
        <w:rPr>
          <w:lang w:val="de-DE"/>
        </w:rPr>
      </w:pPr>
    </w:p>
    <w:p w14:paraId="0B635938" w14:textId="723312AB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420428">
        <w:rPr>
          <w:b/>
          <w:bCs/>
        </w:rPr>
        <w:t>1</w:t>
      </w:r>
    </w:p>
    <w:p w14:paraId="7D627056" w14:textId="140DE40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20428">
        <w:rPr>
          <w:b/>
          <w:bCs/>
        </w:rPr>
        <w:t>1</w:t>
      </w:r>
    </w:p>
    <w:p w14:paraId="447C9FE2" w14:textId="3B79515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C81A8E">
        <w:rPr>
          <w:b/>
          <w:bCs/>
        </w:rPr>
        <w:t>2</w:t>
      </w:r>
    </w:p>
    <w:p w14:paraId="7FEB9D0C" w14:textId="77777777" w:rsidR="00E820A0" w:rsidRPr="006C2E80" w:rsidRDefault="00E820A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5620C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7F1001AA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>TR 28.</w:t>
            </w:r>
            <w:r w:rsidR="00A10825">
              <w:rPr>
                <w:i w:val="0"/>
                <w:iCs/>
              </w:rPr>
              <w:t>8</w:t>
            </w:r>
            <w:r w:rsidRPr="00DD7CE7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05C7C805" w14:textId="43D73D07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 xml:space="preserve">Study on </w:t>
            </w:r>
            <w:r w:rsidR="00C0655E" w:rsidRPr="00DD7CE7">
              <w:rPr>
                <w:i w:val="0"/>
                <w:iCs/>
              </w:rPr>
              <w:t>Charging Aspects for CAPIF</w:t>
            </w:r>
            <w:r w:rsidR="005620C3" w:rsidRPr="00DD7CE7">
              <w:rPr>
                <w:i w:val="0"/>
                <w:iCs/>
              </w:rPr>
              <w:t xml:space="preserve"> Phase 3</w:t>
            </w:r>
          </w:p>
        </w:tc>
        <w:tc>
          <w:tcPr>
            <w:tcW w:w="993" w:type="dxa"/>
          </w:tcPr>
          <w:p w14:paraId="4C2BA6D3" w14:textId="2040B618" w:rsidR="0071766B" w:rsidRPr="00DD7CE7" w:rsidRDefault="0071766B" w:rsidP="0071766B">
            <w:pPr>
              <w:spacing w:after="0"/>
              <w:rPr>
                <w:iCs/>
              </w:rPr>
            </w:pPr>
            <w:r w:rsidRPr="00DD7CE7">
              <w:rPr>
                <w:rFonts w:hint="eastAsia"/>
                <w:iCs/>
              </w:rPr>
              <w:t>T</w:t>
            </w:r>
            <w:r w:rsidRPr="00DD7CE7">
              <w:rPr>
                <w:iCs/>
              </w:rPr>
              <w:t>SG SA#</w:t>
            </w:r>
            <w:r w:rsidR="00A55095" w:rsidRPr="00DD7CE7">
              <w:rPr>
                <w:iCs/>
              </w:rPr>
              <w:t>1</w:t>
            </w:r>
            <w:r w:rsidR="005620C3" w:rsidRPr="00DD7CE7">
              <w:rPr>
                <w:iCs/>
              </w:rPr>
              <w:t>10</w:t>
            </w:r>
          </w:p>
          <w:p w14:paraId="2D7CEA56" w14:textId="1BDDF99E" w:rsidR="0071766B" w:rsidRPr="00DD7CE7" w:rsidRDefault="0071766B" w:rsidP="0071766B">
            <w:pPr>
              <w:spacing w:after="0"/>
              <w:rPr>
                <w:iCs/>
              </w:rPr>
            </w:pPr>
            <w:r w:rsidRPr="00DD7CE7">
              <w:rPr>
                <w:rFonts w:hint="eastAsia"/>
                <w:iCs/>
              </w:rPr>
              <w:t>(</w:t>
            </w:r>
            <w:r w:rsidR="00A55095" w:rsidRPr="00DD7CE7">
              <w:rPr>
                <w:iCs/>
              </w:rPr>
              <w:t>Dec 202</w:t>
            </w:r>
            <w:r w:rsidR="00022AD5" w:rsidRPr="00DD7CE7">
              <w:rPr>
                <w:iCs/>
              </w:rPr>
              <w:t>5</w:t>
            </w:r>
            <w:r w:rsidRPr="00DD7CE7">
              <w:rPr>
                <w:iCs/>
              </w:rPr>
              <w:t>)</w:t>
            </w:r>
          </w:p>
        </w:tc>
        <w:tc>
          <w:tcPr>
            <w:tcW w:w="1074" w:type="dxa"/>
          </w:tcPr>
          <w:p w14:paraId="47484899" w14:textId="684F7233" w:rsidR="0071766B" w:rsidRPr="006C2E80" w:rsidRDefault="0071766B" w:rsidP="0071766B">
            <w:pPr>
              <w:pStyle w:val="Guidance"/>
              <w:spacing w:after="0"/>
            </w:pPr>
            <w:r w:rsidRPr="00092065">
              <w:rPr>
                <w:i w:val="0"/>
              </w:rPr>
              <w:t>TSG SA#</w:t>
            </w:r>
            <w:r w:rsidR="00A55095">
              <w:rPr>
                <w:i w:val="0"/>
              </w:rPr>
              <w:t>1</w:t>
            </w:r>
            <w:r w:rsidR="005620C3">
              <w:rPr>
                <w:i w:val="0"/>
              </w:rPr>
              <w:t>11</w:t>
            </w:r>
            <w:r w:rsidR="00A55095" w:rsidRPr="00092065">
              <w:rPr>
                <w:i w:val="0"/>
              </w:rPr>
              <w:t xml:space="preserve"> </w:t>
            </w:r>
            <w:r w:rsidRPr="00092065">
              <w:rPr>
                <w:i w:val="0"/>
              </w:rPr>
              <w:t>(</w:t>
            </w:r>
            <w:r w:rsidR="00A55095">
              <w:rPr>
                <w:i w:val="0"/>
              </w:rPr>
              <w:t xml:space="preserve">Mar </w:t>
            </w:r>
            <w:r w:rsidR="00A55095" w:rsidRPr="00092065">
              <w:rPr>
                <w:i w:val="0"/>
              </w:rPr>
              <w:t>202</w:t>
            </w:r>
            <w:r w:rsidR="00022AD5">
              <w:rPr>
                <w:i w:val="0"/>
              </w:rPr>
              <w:t>6</w:t>
            </w:r>
            <w:r w:rsidRPr="00092065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52B38468" w:rsidR="0071766B" w:rsidRPr="003C7BF9" w:rsidRDefault="005620C3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>
              <w:rPr>
                <w:i w:val="0"/>
                <w:iCs/>
                <w:lang w:val="pt-PT"/>
              </w:rPr>
              <w:t>TBD</w:t>
            </w:r>
            <w:r w:rsidR="0071766B" w:rsidRPr="003C7BF9">
              <w:rPr>
                <w:i w:val="0"/>
                <w:iCs/>
                <w:lang w:val="pt-PT"/>
              </w:rPr>
              <w:t xml:space="preserve"> </w:t>
            </w:r>
          </w:p>
        </w:tc>
      </w:tr>
      <w:tr w:rsidR="006C2E80" w:rsidRPr="005620C3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BE5F5A7" w:rsidR="00C03E01" w:rsidRPr="003C7BF9" w:rsidRDefault="005620C3" w:rsidP="006C2E80">
      <w:pPr>
        <w:pStyle w:val="Guidance"/>
        <w:rPr>
          <w:i w:val="0"/>
          <w:iCs/>
          <w:lang w:val="pt-PT"/>
        </w:rPr>
      </w:pPr>
      <w:r>
        <w:rPr>
          <w:i w:val="0"/>
          <w:iCs/>
          <w:lang w:val="pt-PT"/>
        </w:rPr>
        <w:t>To be defined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BC1A33" w14:textId="2D3C9839" w:rsidR="00945EEE" w:rsidRPr="00A8358E" w:rsidRDefault="00945EEE" w:rsidP="00945EEE">
      <w:pPr>
        <w:pStyle w:val="Guidance"/>
        <w:rPr>
          <w:i w:val="0"/>
          <w:iCs/>
        </w:rPr>
      </w:pPr>
      <w:r>
        <w:rPr>
          <w:i w:val="0"/>
          <w:iCs/>
        </w:rPr>
        <w:t>The following aspects are potentially analysed by SA6</w:t>
      </w:r>
      <w:r w:rsidRPr="00A8358E">
        <w:rPr>
          <w:i w:val="0"/>
          <w:iCs/>
        </w:rPr>
        <w:t>:</w:t>
      </w:r>
    </w:p>
    <w:p w14:paraId="1F45F936" w14:textId="2F114E02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Requirements</w:t>
      </w:r>
    </w:p>
    <w:p w14:paraId="5A76488F" w14:textId="7C754E53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Functional architecture and relation with Charging Management Domain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B0B06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AAC464" w:rsidR="001434A1" w:rsidRDefault="003074F5" w:rsidP="001434A1">
            <w:pPr>
              <w:pStyle w:val="TAL"/>
            </w:pPr>
            <w:r>
              <w:t>AT</w:t>
            </w:r>
            <w:r w:rsidR="00D05709">
              <w:t>&amp;</w:t>
            </w:r>
            <w:r>
              <w:t>T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87D12A3" w:rsidR="001434A1" w:rsidRDefault="003074F5" w:rsidP="001434A1">
            <w:pPr>
              <w:pStyle w:val="TAL"/>
            </w:pPr>
            <w:r>
              <w:t>MATRIXX</w:t>
            </w:r>
            <w:r w:rsidR="00C81A8E">
              <w:t xml:space="preserve"> Software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47D894FF" w:rsidR="001434A1" w:rsidRDefault="00FA3F13" w:rsidP="001434A1">
            <w:pPr>
              <w:pStyle w:val="TAL"/>
            </w:pPr>
            <w:r>
              <w:t>DTAG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68166FAD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3FC7418D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5A2A81CF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2BC2B5E5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67C8E7E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2F5B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FBAB" w14:textId="77777777" w:rsidR="0033430C" w:rsidRDefault="0033430C">
      <w:r>
        <w:separator/>
      </w:r>
    </w:p>
  </w:endnote>
  <w:endnote w:type="continuationSeparator" w:id="0">
    <w:p w14:paraId="282F2F77" w14:textId="77777777" w:rsidR="0033430C" w:rsidRDefault="00334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8EBDE" w14:textId="77777777" w:rsidR="0033430C" w:rsidRDefault="0033430C">
      <w:r>
        <w:separator/>
      </w:r>
    </w:p>
  </w:footnote>
  <w:footnote w:type="continuationSeparator" w:id="0">
    <w:p w14:paraId="7C4F24B1" w14:textId="77777777" w:rsidR="0033430C" w:rsidRDefault="00334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93713"/>
    <w:multiLevelType w:val="hybridMultilevel"/>
    <w:tmpl w:val="37CE2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1EE444C"/>
    <w:multiLevelType w:val="hybridMultilevel"/>
    <w:tmpl w:val="A2B2F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72B24F4"/>
    <w:multiLevelType w:val="hybridMultilevel"/>
    <w:tmpl w:val="DC822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11887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2822912">
    <w:abstractNumId w:val="19"/>
  </w:num>
  <w:num w:numId="3" w16cid:durableId="607658282">
    <w:abstractNumId w:val="18"/>
  </w:num>
  <w:num w:numId="4" w16cid:durableId="1929193870">
    <w:abstractNumId w:val="16"/>
  </w:num>
  <w:num w:numId="5" w16cid:durableId="1781878266">
    <w:abstractNumId w:val="24"/>
  </w:num>
  <w:num w:numId="6" w16cid:durableId="331877214">
    <w:abstractNumId w:val="22"/>
  </w:num>
  <w:num w:numId="7" w16cid:durableId="237710717">
    <w:abstractNumId w:val="13"/>
  </w:num>
  <w:num w:numId="8" w16cid:durableId="1329136257">
    <w:abstractNumId w:val="2"/>
  </w:num>
  <w:num w:numId="9" w16cid:durableId="974725504">
    <w:abstractNumId w:val="1"/>
  </w:num>
  <w:num w:numId="10" w16cid:durableId="1924099081">
    <w:abstractNumId w:val="0"/>
  </w:num>
  <w:num w:numId="11" w16cid:durableId="396823638">
    <w:abstractNumId w:val="9"/>
  </w:num>
  <w:num w:numId="12" w16cid:durableId="168762232">
    <w:abstractNumId w:val="7"/>
  </w:num>
  <w:num w:numId="13" w16cid:durableId="540634483">
    <w:abstractNumId w:val="6"/>
  </w:num>
  <w:num w:numId="14" w16cid:durableId="1943881001">
    <w:abstractNumId w:val="5"/>
  </w:num>
  <w:num w:numId="15" w16cid:durableId="627395847">
    <w:abstractNumId w:val="4"/>
  </w:num>
  <w:num w:numId="16" w16cid:durableId="1152141708">
    <w:abstractNumId w:val="8"/>
  </w:num>
  <w:num w:numId="17" w16cid:durableId="1430196079">
    <w:abstractNumId w:val="3"/>
  </w:num>
  <w:num w:numId="18" w16cid:durableId="625544681">
    <w:abstractNumId w:val="14"/>
  </w:num>
  <w:num w:numId="19" w16cid:durableId="434905457">
    <w:abstractNumId w:val="21"/>
  </w:num>
  <w:num w:numId="20" w16cid:durableId="969826316">
    <w:abstractNumId w:val="23"/>
  </w:num>
  <w:num w:numId="21" w16cid:durableId="848954315">
    <w:abstractNumId w:val="17"/>
  </w:num>
  <w:num w:numId="22" w16cid:durableId="206454270">
    <w:abstractNumId w:val="11"/>
  </w:num>
  <w:num w:numId="23" w16cid:durableId="395125161">
    <w:abstractNumId w:val="15"/>
  </w:num>
  <w:num w:numId="24" w16cid:durableId="1303849409">
    <w:abstractNumId w:val="12"/>
  </w:num>
  <w:num w:numId="25" w16cid:durableId="13591138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2AD5"/>
    <w:rsid w:val="00023355"/>
    <w:rsid w:val="00025316"/>
    <w:rsid w:val="00037C06"/>
    <w:rsid w:val="00044DAE"/>
    <w:rsid w:val="00045EB5"/>
    <w:rsid w:val="00052BF8"/>
    <w:rsid w:val="00056CDC"/>
    <w:rsid w:val="00057116"/>
    <w:rsid w:val="00064CB2"/>
    <w:rsid w:val="00066954"/>
    <w:rsid w:val="00067741"/>
    <w:rsid w:val="00072A56"/>
    <w:rsid w:val="00082CCB"/>
    <w:rsid w:val="00087E98"/>
    <w:rsid w:val="000A3125"/>
    <w:rsid w:val="000B0519"/>
    <w:rsid w:val="000B1ABD"/>
    <w:rsid w:val="000B61FD"/>
    <w:rsid w:val="000C0BF7"/>
    <w:rsid w:val="000C5FE3"/>
    <w:rsid w:val="000D122A"/>
    <w:rsid w:val="000D1828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60652"/>
    <w:rsid w:val="00171925"/>
    <w:rsid w:val="00173998"/>
    <w:rsid w:val="00174617"/>
    <w:rsid w:val="00174FB0"/>
    <w:rsid w:val="001759A7"/>
    <w:rsid w:val="001A1018"/>
    <w:rsid w:val="001A4192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1587E"/>
    <w:rsid w:val="00220B7F"/>
    <w:rsid w:val="00221939"/>
    <w:rsid w:val="00221B1E"/>
    <w:rsid w:val="002227B3"/>
    <w:rsid w:val="002249B4"/>
    <w:rsid w:val="00240DCD"/>
    <w:rsid w:val="0024786B"/>
    <w:rsid w:val="00251D80"/>
    <w:rsid w:val="00252CAA"/>
    <w:rsid w:val="00254FB5"/>
    <w:rsid w:val="002640E5"/>
    <w:rsid w:val="00264218"/>
    <w:rsid w:val="0026436F"/>
    <w:rsid w:val="0026606E"/>
    <w:rsid w:val="00266898"/>
    <w:rsid w:val="00276403"/>
    <w:rsid w:val="00277DC4"/>
    <w:rsid w:val="00283472"/>
    <w:rsid w:val="00285987"/>
    <w:rsid w:val="002944FD"/>
    <w:rsid w:val="00297A1A"/>
    <w:rsid w:val="002C1C50"/>
    <w:rsid w:val="002C3E02"/>
    <w:rsid w:val="002E6A7D"/>
    <w:rsid w:val="002E7A9E"/>
    <w:rsid w:val="002F3C41"/>
    <w:rsid w:val="002F5BC2"/>
    <w:rsid w:val="002F6C5C"/>
    <w:rsid w:val="0030045C"/>
    <w:rsid w:val="00303785"/>
    <w:rsid w:val="003074F5"/>
    <w:rsid w:val="003205AD"/>
    <w:rsid w:val="00321FF1"/>
    <w:rsid w:val="0033027D"/>
    <w:rsid w:val="0033430C"/>
    <w:rsid w:val="00335107"/>
    <w:rsid w:val="00335FB2"/>
    <w:rsid w:val="00344158"/>
    <w:rsid w:val="00347B74"/>
    <w:rsid w:val="00355CB6"/>
    <w:rsid w:val="00362484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7C"/>
    <w:rsid w:val="003D2781"/>
    <w:rsid w:val="003D62A9"/>
    <w:rsid w:val="003D7E29"/>
    <w:rsid w:val="003F04C7"/>
    <w:rsid w:val="003F268E"/>
    <w:rsid w:val="003F6DC3"/>
    <w:rsid w:val="003F7142"/>
    <w:rsid w:val="003F7B3D"/>
    <w:rsid w:val="00411698"/>
    <w:rsid w:val="00414164"/>
    <w:rsid w:val="004149D0"/>
    <w:rsid w:val="0041789B"/>
    <w:rsid w:val="00420428"/>
    <w:rsid w:val="004260A5"/>
    <w:rsid w:val="00432283"/>
    <w:rsid w:val="0043745F"/>
    <w:rsid w:val="00437C27"/>
    <w:rsid w:val="00437F58"/>
    <w:rsid w:val="0044029F"/>
    <w:rsid w:val="00440BC9"/>
    <w:rsid w:val="00443962"/>
    <w:rsid w:val="00454609"/>
    <w:rsid w:val="00455DE4"/>
    <w:rsid w:val="00456DE8"/>
    <w:rsid w:val="00476B04"/>
    <w:rsid w:val="0048267C"/>
    <w:rsid w:val="004876B9"/>
    <w:rsid w:val="00493A79"/>
    <w:rsid w:val="00494F17"/>
    <w:rsid w:val="00495840"/>
    <w:rsid w:val="004A40BE"/>
    <w:rsid w:val="004A6A60"/>
    <w:rsid w:val="004A70F1"/>
    <w:rsid w:val="004C634D"/>
    <w:rsid w:val="004C755C"/>
    <w:rsid w:val="004D24B9"/>
    <w:rsid w:val="004E2CE2"/>
    <w:rsid w:val="004E313F"/>
    <w:rsid w:val="004E5172"/>
    <w:rsid w:val="004E6F8A"/>
    <w:rsid w:val="004F0746"/>
    <w:rsid w:val="00502CD2"/>
    <w:rsid w:val="0050467B"/>
    <w:rsid w:val="00504E33"/>
    <w:rsid w:val="005116A1"/>
    <w:rsid w:val="0054287C"/>
    <w:rsid w:val="00547D69"/>
    <w:rsid w:val="0055216E"/>
    <w:rsid w:val="00552C2C"/>
    <w:rsid w:val="005555B7"/>
    <w:rsid w:val="005562A8"/>
    <w:rsid w:val="005573BB"/>
    <w:rsid w:val="00557B2E"/>
    <w:rsid w:val="00561267"/>
    <w:rsid w:val="005620C3"/>
    <w:rsid w:val="00571E3F"/>
    <w:rsid w:val="005725B9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C8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29B7"/>
    <w:rsid w:val="006B4280"/>
    <w:rsid w:val="006B4B1C"/>
    <w:rsid w:val="006C2E80"/>
    <w:rsid w:val="006C4991"/>
    <w:rsid w:val="006C4FCB"/>
    <w:rsid w:val="006D7202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0CE"/>
    <w:rsid w:val="00746F46"/>
    <w:rsid w:val="0075252A"/>
    <w:rsid w:val="00753198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299F"/>
    <w:rsid w:val="007C7E14"/>
    <w:rsid w:val="007D03D2"/>
    <w:rsid w:val="007D11D9"/>
    <w:rsid w:val="007D1AB2"/>
    <w:rsid w:val="007D36CF"/>
    <w:rsid w:val="007F522E"/>
    <w:rsid w:val="007F7421"/>
    <w:rsid w:val="00801F7F"/>
    <w:rsid w:val="0080428C"/>
    <w:rsid w:val="00811FEF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77CA6"/>
    <w:rsid w:val="00880718"/>
    <w:rsid w:val="0088222A"/>
    <w:rsid w:val="008835FC"/>
    <w:rsid w:val="00885711"/>
    <w:rsid w:val="008901F6"/>
    <w:rsid w:val="00896C03"/>
    <w:rsid w:val="008A2118"/>
    <w:rsid w:val="008A495D"/>
    <w:rsid w:val="008A76FD"/>
    <w:rsid w:val="008B114B"/>
    <w:rsid w:val="008B2D09"/>
    <w:rsid w:val="008B519F"/>
    <w:rsid w:val="008C0E78"/>
    <w:rsid w:val="008C537F"/>
    <w:rsid w:val="008D658B"/>
    <w:rsid w:val="009163B4"/>
    <w:rsid w:val="00922FCB"/>
    <w:rsid w:val="00935CB0"/>
    <w:rsid w:val="00937C6F"/>
    <w:rsid w:val="00940F0D"/>
    <w:rsid w:val="00942728"/>
    <w:rsid w:val="009428A9"/>
    <w:rsid w:val="009437A2"/>
    <w:rsid w:val="00944B28"/>
    <w:rsid w:val="00945EEE"/>
    <w:rsid w:val="0095740E"/>
    <w:rsid w:val="00967838"/>
    <w:rsid w:val="009822EC"/>
    <w:rsid w:val="00982CD6"/>
    <w:rsid w:val="00985B73"/>
    <w:rsid w:val="009870A7"/>
    <w:rsid w:val="00992266"/>
    <w:rsid w:val="00992A80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DCC"/>
    <w:rsid w:val="009F7161"/>
    <w:rsid w:val="009F7959"/>
    <w:rsid w:val="00A01CFF"/>
    <w:rsid w:val="00A10539"/>
    <w:rsid w:val="00A10825"/>
    <w:rsid w:val="00A15763"/>
    <w:rsid w:val="00A226C6"/>
    <w:rsid w:val="00A27912"/>
    <w:rsid w:val="00A338A3"/>
    <w:rsid w:val="00A339CF"/>
    <w:rsid w:val="00A35110"/>
    <w:rsid w:val="00A36378"/>
    <w:rsid w:val="00A40015"/>
    <w:rsid w:val="00A45403"/>
    <w:rsid w:val="00A47445"/>
    <w:rsid w:val="00A55095"/>
    <w:rsid w:val="00A568B3"/>
    <w:rsid w:val="00A6656B"/>
    <w:rsid w:val="00A67E42"/>
    <w:rsid w:val="00A70E1E"/>
    <w:rsid w:val="00A73257"/>
    <w:rsid w:val="00A73867"/>
    <w:rsid w:val="00A8358E"/>
    <w:rsid w:val="00A9081F"/>
    <w:rsid w:val="00A9188C"/>
    <w:rsid w:val="00A97002"/>
    <w:rsid w:val="00A97A52"/>
    <w:rsid w:val="00AA0D6A"/>
    <w:rsid w:val="00AA3233"/>
    <w:rsid w:val="00AB58BF"/>
    <w:rsid w:val="00AC180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43BA"/>
    <w:rsid w:val="00B2743D"/>
    <w:rsid w:val="00B3015C"/>
    <w:rsid w:val="00B32F42"/>
    <w:rsid w:val="00B344D8"/>
    <w:rsid w:val="00B47A7C"/>
    <w:rsid w:val="00B567D1"/>
    <w:rsid w:val="00B67D8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0655E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16BD"/>
    <w:rsid w:val="00C715CA"/>
    <w:rsid w:val="00C7495D"/>
    <w:rsid w:val="00C77CE9"/>
    <w:rsid w:val="00C80C8A"/>
    <w:rsid w:val="00C81A8E"/>
    <w:rsid w:val="00C91228"/>
    <w:rsid w:val="00CA0968"/>
    <w:rsid w:val="00CA168E"/>
    <w:rsid w:val="00CA4B6D"/>
    <w:rsid w:val="00CB0647"/>
    <w:rsid w:val="00CB4236"/>
    <w:rsid w:val="00CC72A4"/>
    <w:rsid w:val="00CC74B6"/>
    <w:rsid w:val="00CD3153"/>
    <w:rsid w:val="00CF3EE3"/>
    <w:rsid w:val="00CF6810"/>
    <w:rsid w:val="00D05709"/>
    <w:rsid w:val="00D06117"/>
    <w:rsid w:val="00D11458"/>
    <w:rsid w:val="00D14CA4"/>
    <w:rsid w:val="00D21FAC"/>
    <w:rsid w:val="00D31CC8"/>
    <w:rsid w:val="00D32678"/>
    <w:rsid w:val="00D44242"/>
    <w:rsid w:val="00D521C1"/>
    <w:rsid w:val="00D624DE"/>
    <w:rsid w:val="00D71F40"/>
    <w:rsid w:val="00D77416"/>
    <w:rsid w:val="00D80FC6"/>
    <w:rsid w:val="00D94917"/>
    <w:rsid w:val="00DA74F3"/>
    <w:rsid w:val="00DB69F3"/>
    <w:rsid w:val="00DC0C1B"/>
    <w:rsid w:val="00DC4907"/>
    <w:rsid w:val="00DD017C"/>
    <w:rsid w:val="00DD397A"/>
    <w:rsid w:val="00DD58B7"/>
    <w:rsid w:val="00DD6699"/>
    <w:rsid w:val="00DD7CE7"/>
    <w:rsid w:val="00DE3168"/>
    <w:rsid w:val="00DF7932"/>
    <w:rsid w:val="00DF7B0C"/>
    <w:rsid w:val="00E007C5"/>
    <w:rsid w:val="00E00DBF"/>
    <w:rsid w:val="00E0213F"/>
    <w:rsid w:val="00E02BC3"/>
    <w:rsid w:val="00E033E0"/>
    <w:rsid w:val="00E047AE"/>
    <w:rsid w:val="00E1026B"/>
    <w:rsid w:val="00E13CB2"/>
    <w:rsid w:val="00E20C37"/>
    <w:rsid w:val="00E26C0C"/>
    <w:rsid w:val="00E32DEB"/>
    <w:rsid w:val="00E418DE"/>
    <w:rsid w:val="00E50623"/>
    <w:rsid w:val="00E52C57"/>
    <w:rsid w:val="00E57E7D"/>
    <w:rsid w:val="00E61A32"/>
    <w:rsid w:val="00E7493B"/>
    <w:rsid w:val="00E820A0"/>
    <w:rsid w:val="00E84CD8"/>
    <w:rsid w:val="00E90B85"/>
    <w:rsid w:val="00E90C6D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82C"/>
    <w:rsid w:val="00F41A27"/>
    <w:rsid w:val="00F4338D"/>
    <w:rsid w:val="00F436EF"/>
    <w:rsid w:val="00F440D3"/>
    <w:rsid w:val="00F446AC"/>
    <w:rsid w:val="00F46EAF"/>
    <w:rsid w:val="00F567EC"/>
    <w:rsid w:val="00F57593"/>
    <w:rsid w:val="00F5774F"/>
    <w:rsid w:val="00F62688"/>
    <w:rsid w:val="00F66D69"/>
    <w:rsid w:val="00F76BE5"/>
    <w:rsid w:val="00F83D11"/>
    <w:rsid w:val="00F921F1"/>
    <w:rsid w:val="00FA3F13"/>
    <w:rsid w:val="00FB127E"/>
    <w:rsid w:val="00FC0804"/>
    <w:rsid w:val="00FC3B6D"/>
    <w:rsid w:val="00FD22C2"/>
    <w:rsid w:val="00FD2D38"/>
    <w:rsid w:val="00FD3A4E"/>
    <w:rsid w:val="00FD6800"/>
    <w:rsid w:val="00FF3F0C"/>
    <w:rsid w:val="0A8F9AD7"/>
    <w:rsid w:val="51FD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57B90-BABD-497E-A101-7640671BC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563</Words>
  <Characters>3276</Characters>
  <Application>Microsoft Office Word</Application>
  <DocSecurity>0</DocSecurity>
  <Lines>27</Lines>
  <Paragraphs>7</Paragraphs>
  <ScaleCrop>false</ScaleCrop>
  <Company>ETSI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10</cp:revision>
  <cp:lastPrinted>2000-02-29T12:31:00Z</cp:lastPrinted>
  <dcterms:created xsi:type="dcterms:W3CDTF">2025-05-23T02:56:00Z</dcterms:created>
  <dcterms:modified xsi:type="dcterms:W3CDTF">2025-06-02T13:47:00Z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